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C8A1A" w14:textId="77777777" w:rsidR="00FB0E21" w:rsidRDefault="00FB0E21" w:rsidP="00FB0E21">
      <w:pPr>
        <w:pStyle w:val="NoSpacing"/>
      </w:pPr>
      <w:r>
        <w:rPr>
          <w:u w:val="single"/>
        </w:rPr>
        <w:t>David at RYA</w:t>
      </w:r>
      <w:r>
        <w:rPr>
          <w:u w:val="single"/>
        </w:rPr>
        <w:tab/>
      </w:r>
      <w:r>
        <w:t xml:space="preserve">      (fl.1417)</w:t>
      </w:r>
    </w:p>
    <w:p w14:paraId="44CAB8C0" w14:textId="77777777" w:rsidR="00FB0E21" w:rsidRDefault="00FB0E21" w:rsidP="00FB0E21">
      <w:pPr>
        <w:pStyle w:val="NoSpacing"/>
      </w:pPr>
      <w:r>
        <w:t>Rector of Ledbury Portions, Herefordshire.</w:t>
      </w:r>
    </w:p>
    <w:p w14:paraId="301E6529" w14:textId="77777777" w:rsidR="00FB0E21" w:rsidRDefault="00FB0E21" w:rsidP="00FB0E21">
      <w:pPr>
        <w:pStyle w:val="NoSpacing"/>
      </w:pPr>
    </w:p>
    <w:p w14:paraId="191B98CF" w14:textId="77777777" w:rsidR="00FB0E21" w:rsidRDefault="00FB0E21" w:rsidP="00FB0E21">
      <w:pPr>
        <w:pStyle w:val="NoSpacing"/>
      </w:pPr>
    </w:p>
    <w:p w14:paraId="52C1F88B" w14:textId="77777777" w:rsidR="00FB0E21" w:rsidRDefault="00FB0E21" w:rsidP="00FB0E21">
      <w:pPr>
        <w:pStyle w:val="NoSpacing"/>
      </w:pPr>
      <w:r>
        <w:t>31 Jul.1417</w:t>
      </w:r>
      <w:r>
        <w:tab/>
        <w:t>He had resigned by this date.</w:t>
      </w:r>
    </w:p>
    <w:p w14:paraId="7668C0F0" w14:textId="77777777" w:rsidR="00FB0E21" w:rsidRDefault="00FB0E21" w:rsidP="00FB0E21">
      <w:pPr>
        <w:pStyle w:val="NoSpacing"/>
      </w:pPr>
      <w:r>
        <w:tab/>
      </w:r>
      <w:r>
        <w:tab/>
        <w:t>(</w:t>
      </w:r>
      <w:hyperlink r:id="rId6" w:history="1">
        <w:r w:rsidRPr="00B95E40">
          <w:rPr>
            <w:rStyle w:val="Hyperlink"/>
          </w:rPr>
          <w:t>www.melocki.org.uk/diocese/LedburyPortions.html</w:t>
        </w:r>
      </w:hyperlink>
      <w:r>
        <w:t>)</w:t>
      </w:r>
    </w:p>
    <w:p w14:paraId="2BBEAC3A" w14:textId="77777777" w:rsidR="00FB0E21" w:rsidRDefault="00FB0E21" w:rsidP="00FB0E21">
      <w:pPr>
        <w:pStyle w:val="NoSpacing"/>
      </w:pPr>
    </w:p>
    <w:p w14:paraId="4CE1FC6B" w14:textId="77777777" w:rsidR="00FB0E21" w:rsidRDefault="00FB0E21" w:rsidP="00FB0E21">
      <w:pPr>
        <w:pStyle w:val="NoSpacing"/>
      </w:pPr>
    </w:p>
    <w:p w14:paraId="149D7C6D" w14:textId="77777777" w:rsidR="00FB0E21" w:rsidRDefault="00FB0E21" w:rsidP="00FB0E21">
      <w:pPr>
        <w:pStyle w:val="NoSpacing"/>
      </w:pPr>
      <w:r>
        <w:t>26 April 2019</w:t>
      </w:r>
    </w:p>
    <w:p w14:paraId="4CD368BC" w14:textId="77777777" w:rsidR="006B2F86" w:rsidRPr="00E71FC3" w:rsidRDefault="00FB0E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F242D" w14:textId="77777777" w:rsidR="00FB0E21" w:rsidRDefault="00FB0E21" w:rsidP="00E71FC3">
      <w:pPr>
        <w:spacing w:after="0" w:line="240" w:lineRule="auto"/>
      </w:pPr>
      <w:r>
        <w:separator/>
      </w:r>
    </w:p>
  </w:endnote>
  <w:endnote w:type="continuationSeparator" w:id="0">
    <w:p w14:paraId="77BB9C22" w14:textId="77777777" w:rsidR="00FB0E21" w:rsidRDefault="00FB0E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84D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5CF55" w14:textId="77777777" w:rsidR="00FB0E21" w:rsidRDefault="00FB0E21" w:rsidP="00E71FC3">
      <w:pPr>
        <w:spacing w:after="0" w:line="240" w:lineRule="auto"/>
      </w:pPr>
      <w:r>
        <w:separator/>
      </w:r>
    </w:p>
  </w:footnote>
  <w:footnote w:type="continuationSeparator" w:id="0">
    <w:p w14:paraId="7B76DB9A" w14:textId="77777777" w:rsidR="00FB0E21" w:rsidRDefault="00FB0E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E2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CF6DA"/>
  <w15:chartTrackingRefBased/>
  <w15:docId w15:val="{E6338A21-A18A-4C7D-8D95-066D732D3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B0E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edburyPortion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2019-05-03T20:08:00Z</dcterms:created>
  <dcterms:modified xsi:type="dcterms:W3CDTF">2019-05-03T20:08:00Z</dcterms:modified>
</cp:coreProperties>
</file>